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41A3CB47"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BA4090" w:rsidRPr="00BA4090">
        <w:rPr>
          <w:rFonts w:cs="Arial"/>
          <w:noProof w:val="0"/>
          <w:sz w:val="22"/>
          <w:szCs w:val="22"/>
        </w:rPr>
        <w:t>S1-221222</w:t>
      </w:r>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BC8F907"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5"/>
    <w:bookmarkEnd w:id="6"/>
    <w:bookmarkEnd w:id="7"/>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49FA6D2C"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1C5CF7" w:rsidRPr="001B511B">
        <w:rPr>
          <w:rFonts w:ascii="Arial" w:hAnsi="Arial" w:cs="Arial"/>
          <w:b/>
          <w:sz w:val="22"/>
          <w:szCs w:val="22"/>
          <w:lang w:val="fr-FR"/>
        </w:rPr>
        <w:t>SA1</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8"/>
    <w:bookmarkEnd w:id="9"/>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676565AE"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r w:rsidR="002765CD">
        <w:rPr>
          <w:rFonts w:ascii="Arial" w:hAnsi="Arial" w:cs="Arial"/>
          <w:b/>
          <w:sz w:val="22"/>
          <w:szCs w:val="22"/>
        </w:rPr>
        <w:t>CR0</w:t>
      </w:r>
      <w:r w:rsidR="006F52DA">
        <w:rPr>
          <w:rFonts w:ascii="Arial" w:hAnsi="Arial" w:cs="Arial"/>
          <w:b/>
          <w:sz w:val="22"/>
          <w:szCs w:val="22"/>
        </w:rPr>
        <w:t>584</w:t>
      </w:r>
      <w:r w:rsidR="002765CD">
        <w:rPr>
          <w:rFonts w:ascii="Arial" w:hAnsi="Arial" w:cs="Arial"/>
          <w:b/>
          <w:sz w:val="22"/>
          <w:szCs w:val="22"/>
        </w:rPr>
        <w:t xml:space="preserve"> to TS22.101</w:t>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5A972A2D"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 xml:space="preserve">he UE shall first attempt to make an emergency </w:t>
      </w:r>
      <w:r w:rsidR="00E3744C">
        <w:rPr>
          <w:i/>
          <w:iCs/>
          <w:sz w:val="20"/>
          <w:szCs w:val="20"/>
        </w:rPr>
        <w:t>session</w:t>
      </w:r>
      <w:r w:rsidR="00E3744C" w:rsidRPr="00C651BD">
        <w:rPr>
          <w:i/>
          <w:iCs/>
          <w:sz w:val="20"/>
          <w:szCs w:val="20"/>
        </w:rPr>
        <w:t xml:space="preserve"> </w:t>
      </w:r>
      <w:r w:rsidR="00296BD9" w:rsidRPr="00C651BD">
        <w:rPr>
          <w:i/>
          <w:iCs/>
          <w:sz w:val="20"/>
          <w:szCs w:val="20"/>
        </w:rPr>
        <w:t xml:space="preserve">via any available network. If the UE fails to find a network that allows emergency </w:t>
      </w:r>
      <w:r w:rsidR="00E3744C">
        <w:rPr>
          <w:i/>
          <w:iCs/>
          <w:sz w:val="20"/>
          <w:szCs w:val="20"/>
        </w:rPr>
        <w:t>sessions</w:t>
      </w:r>
      <w:r w:rsidR="00296BD9" w:rsidRPr="00C651BD">
        <w:rPr>
          <w:i/>
          <w:iCs/>
          <w:sz w:val="20"/>
          <w:szCs w:val="20"/>
        </w:rPr>
        <w:t xml:space="preserve">, the UE shall attempt an emergency </w:t>
      </w:r>
      <w:r w:rsidR="00E3744C">
        <w:rPr>
          <w:i/>
          <w:iCs/>
          <w:sz w:val="20"/>
          <w:szCs w:val="20"/>
        </w:rPr>
        <w:t xml:space="preserve">session </w:t>
      </w:r>
      <w:r w:rsidR="00296BD9" w:rsidRPr="00C651BD">
        <w:rPr>
          <w:i/>
          <w:iCs/>
          <w:sz w:val="20"/>
          <w:szCs w:val="20"/>
        </w:rPr>
        <w:t>via a relay UE.</w:t>
      </w:r>
    </w:p>
    <w:p w14:paraId="1E7D5A07" w14:textId="77777777" w:rsidR="001B08DF" w:rsidRPr="00800284" w:rsidRDefault="001B08DF" w:rsidP="009E71D3">
      <w:pPr>
        <w:rPr>
          <w:color w:val="000000"/>
          <w:sz w:val="20"/>
          <w:szCs w:val="20"/>
        </w:rPr>
      </w:pPr>
    </w:p>
    <w:p w14:paraId="7F5345CE" w14:textId="70F80A6E" w:rsidR="00686990" w:rsidRDefault="00DB6D5C" w:rsidP="00686990">
      <w:pPr>
        <w:rPr>
          <w:color w:val="000000"/>
          <w:sz w:val="20"/>
          <w:szCs w:val="20"/>
        </w:rPr>
      </w:pPr>
      <w:r>
        <w:rPr>
          <w:color w:val="000000"/>
          <w:sz w:val="20"/>
          <w:szCs w:val="20"/>
        </w:rPr>
        <w:t xml:space="preserve">Another </w:t>
      </w:r>
      <w:r w:rsidR="00686990">
        <w:rPr>
          <w:color w:val="000000"/>
          <w:sz w:val="20"/>
          <w:szCs w:val="20"/>
        </w:rPr>
        <w:t xml:space="preserve">requirement </w:t>
      </w:r>
      <w:r>
        <w:rPr>
          <w:color w:val="000000"/>
          <w:sz w:val="20"/>
          <w:szCs w:val="20"/>
        </w:rPr>
        <w:t xml:space="preserve">is </w:t>
      </w:r>
      <w:r w:rsidR="00686990">
        <w:rPr>
          <w:color w:val="000000"/>
          <w:sz w:val="20"/>
          <w:szCs w:val="20"/>
        </w:rPr>
        <w:t>also added, as indicated in the SA1 answers below</w:t>
      </w:r>
      <w:r w:rsidR="006B39B0">
        <w:rPr>
          <w:color w:val="000000"/>
          <w:sz w:val="20"/>
          <w:szCs w:val="20"/>
        </w:rPr>
        <w:t>.</w:t>
      </w:r>
    </w:p>
    <w:p w14:paraId="643957FE" w14:textId="77777777" w:rsidR="00686990" w:rsidRDefault="00686990" w:rsidP="00686990">
      <w:pPr>
        <w:rPr>
          <w:color w:val="000000"/>
          <w:sz w:val="20"/>
          <w:szCs w:val="20"/>
        </w:rPr>
      </w:pPr>
    </w:p>
    <w:p w14:paraId="4CD9D7B8" w14:textId="76B516D1" w:rsidR="006B39B0" w:rsidRDefault="006B39B0" w:rsidP="006B39B0">
      <w:pPr>
        <w:rPr>
          <w:color w:val="000000"/>
          <w:sz w:val="20"/>
          <w:szCs w:val="20"/>
        </w:rPr>
      </w:pPr>
      <w:r>
        <w:rPr>
          <w:color w:val="000000"/>
          <w:sz w:val="20"/>
          <w:szCs w:val="20"/>
        </w:rPr>
        <w:t>Please note that</w:t>
      </w:r>
      <w:r w:rsidRPr="006B39B0">
        <w:rPr>
          <w:color w:val="000000"/>
          <w:sz w:val="20"/>
          <w:szCs w:val="20"/>
        </w:rPr>
        <w:t xml:space="preserve"> the term “Emergency </w:t>
      </w:r>
      <w:r w:rsidR="00FD7F59">
        <w:rPr>
          <w:color w:val="000000"/>
          <w:sz w:val="20"/>
          <w:szCs w:val="20"/>
        </w:rPr>
        <w:t>session</w:t>
      </w:r>
      <w:r w:rsidRPr="006B39B0">
        <w:rPr>
          <w:color w:val="000000"/>
          <w:sz w:val="20"/>
          <w:szCs w:val="20"/>
        </w:rPr>
        <w:t xml:space="preserve">” used in </w:t>
      </w:r>
      <w:r>
        <w:rPr>
          <w:color w:val="000000"/>
          <w:sz w:val="20"/>
          <w:szCs w:val="20"/>
        </w:rPr>
        <w:t xml:space="preserve">this </w:t>
      </w:r>
      <w:r w:rsidRPr="006B39B0">
        <w:rPr>
          <w:color w:val="000000"/>
          <w:sz w:val="20"/>
          <w:szCs w:val="20"/>
        </w:rPr>
        <w:t xml:space="preserve">LS and </w:t>
      </w:r>
      <w:r>
        <w:rPr>
          <w:color w:val="000000"/>
          <w:sz w:val="20"/>
          <w:szCs w:val="20"/>
        </w:rPr>
        <w:t xml:space="preserve">attached </w:t>
      </w:r>
      <w:r w:rsidRPr="006B39B0">
        <w:rPr>
          <w:color w:val="000000"/>
          <w:sz w:val="20"/>
          <w:szCs w:val="20"/>
        </w:rPr>
        <w:t>CR, cover</w:t>
      </w:r>
      <w:r>
        <w:rPr>
          <w:color w:val="000000"/>
          <w:sz w:val="20"/>
          <w:szCs w:val="20"/>
        </w:rPr>
        <w:t>s</w:t>
      </w:r>
      <w:r w:rsidRPr="006B39B0">
        <w:rPr>
          <w:color w:val="000000"/>
          <w:sz w:val="20"/>
          <w:szCs w:val="20"/>
        </w:rPr>
        <w:t xml:space="preserve"> both IMS emergency voice calls as well as </w:t>
      </w:r>
      <w:r>
        <w:rPr>
          <w:color w:val="000000"/>
          <w:sz w:val="20"/>
          <w:szCs w:val="20"/>
        </w:rPr>
        <w:t xml:space="preserve">IMS </w:t>
      </w:r>
      <w:r w:rsidRPr="006B39B0">
        <w:rPr>
          <w:color w:val="000000"/>
          <w:sz w:val="20"/>
          <w:szCs w:val="20"/>
        </w:rPr>
        <w:t>Multimedia Emergency Sessions (MES)</w:t>
      </w:r>
      <w:r>
        <w:rPr>
          <w:color w:val="000000"/>
          <w:sz w:val="20"/>
          <w:szCs w:val="20"/>
        </w:rPr>
        <w:t>, as defined in TS22.101.</w:t>
      </w:r>
    </w:p>
    <w:p w14:paraId="5C35916C" w14:textId="77777777" w:rsidR="006B39B0" w:rsidRDefault="006B39B0" w:rsidP="006B39B0">
      <w:pPr>
        <w:rPr>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w:t>
      </w:r>
      <w:proofErr w:type="gramStart"/>
      <w:r w:rsidRPr="001B08DF">
        <w:rPr>
          <w:sz w:val="20"/>
          <w:szCs w:val="20"/>
        </w:rPr>
        <w:t>regardless</w:t>
      </w:r>
      <w:proofErr w:type="gramEnd"/>
      <w:r w:rsidRPr="001B08DF">
        <w:rPr>
          <w:sz w:val="20"/>
          <w:szCs w:val="20"/>
        </w:rPr>
        <w:t xml:space="preserve">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5DB29482" w:rsidR="009A78CC" w:rsidRPr="00A151E7" w:rsidRDefault="009A78CC" w:rsidP="009A78CC">
      <w:pPr>
        <w:rPr>
          <w:sz w:val="20"/>
          <w:szCs w:val="20"/>
        </w:rPr>
      </w:pPr>
      <w:r w:rsidRPr="00DB6D5C">
        <w:rPr>
          <w:sz w:val="20"/>
          <w:szCs w:val="20"/>
        </w:rPr>
        <w:t xml:space="preserve">In case of emergency </w:t>
      </w:r>
      <w:r w:rsidR="00E3744C">
        <w:rPr>
          <w:sz w:val="20"/>
          <w:szCs w:val="20"/>
        </w:rPr>
        <w:t>session</w:t>
      </w:r>
      <w:r w:rsidR="00E3744C" w:rsidRPr="00DB6D5C">
        <w:rPr>
          <w:sz w:val="20"/>
          <w:szCs w:val="20"/>
        </w:rPr>
        <w:t xml:space="preserve"> </w:t>
      </w:r>
      <w:r w:rsidRPr="00DB6D5C">
        <w:rPr>
          <w:sz w:val="20"/>
          <w:szCs w:val="20"/>
        </w:rPr>
        <w:t>via a relay UE, it is assumed that a remote UE is connected to a relay UE that is registered to a PLMN</w:t>
      </w:r>
      <w:r w:rsidR="002D4C55" w:rsidRPr="00DB6D5C">
        <w:rPr>
          <w:sz w:val="20"/>
          <w:szCs w:val="20"/>
        </w:rPr>
        <w:t xml:space="preserve">, </w:t>
      </w:r>
      <w:proofErr w:type="gramStart"/>
      <w:r w:rsidR="002D4C55" w:rsidRPr="00DB6D5C">
        <w:rPr>
          <w:sz w:val="20"/>
          <w:szCs w:val="20"/>
        </w:rPr>
        <w:t>i.e.</w:t>
      </w:r>
      <w:proofErr w:type="gramEnd"/>
      <w:r w:rsidR="002D4C55" w:rsidRPr="00DB6D5C">
        <w:rPr>
          <w:sz w:val="20"/>
          <w:szCs w:val="20"/>
        </w:rPr>
        <w:t xml:space="preserve"> the relay UE has a SIM/USIM/ISIM</w:t>
      </w:r>
      <w:r w:rsidRPr="00DB6D5C">
        <w:rPr>
          <w:sz w:val="20"/>
          <w:szCs w:val="20"/>
        </w:rPr>
        <w:t>.</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26F83850" w:rsidR="00B120DD" w:rsidRDefault="008D44A6" w:rsidP="00B120DD">
      <w:pPr>
        <w:rPr>
          <w:sz w:val="20"/>
          <w:szCs w:val="20"/>
        </w:rPr>
      </w:pPr>
      <w:r>
        <w:rPr>
          <w:sz w:val="20"/>
          <w:szCs w:val="20"/>
        </w:rPr>
        <w:t>Please r</w:t>
      </w:r>
      <w:r w:rsidR="001024CD">
        <w:rPr>
          <w:sz w:val="20"/>
          <w:szCs w:val="20"/>
        </w:rPr>
        <w:t xml:space="preserve">efer to the </w:t>
      </w:r>
      <w:r>
        <w:rPr>
          <w:sz w:val="20"/>
          <w:szCs w:val="20"/>
        </w:rPr>
        <w:t xml:space="preserve">new requirement, as per </w:t>
      </w:r>
      <w:r w:rsidR="001024CD">
        <w:rPr>
          <w:sz w:val="20"/>
          <w:szCs w:val="20"/>
        </w:rPr>
        <w:t>attached CR.</w:t>
      </w:r>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428551C7" w:rsidR="00566B20" w:rsidRPr="00800284" w:rsidRDefault="00CD35C0" w:rsidP="00E52DDC">
      <w:pPr>
        <w:rPr>
          <w:sz w:val="20"/>
          <w:szCs w:val="20"/>
        </w:rPr>
      </w:pPr>
      <w:r>
        <w:rPr>
          <w:sz w:val="20"/>
          <w:szCs w:val="20"/>
        </w:rPr>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proofErr w:type="gramStart"/>
      <w:r w:rsidR="00D7117F">
        <w:rPr>
          <w:sz w:val="20"/>
          <w:szCs w:val="20"/>
        </w:rPr>
        <w:t>as long as</w:t>
      </w:r>
      <w:proofErr w:type="gramEnd"/>
      <w:r w:rsidR="00D7117F">
        <w:rPr>
          <w:sz w:val="20"/>
          <w:szCs w:val="20"/>
        </w:rPr>
        <w:t xml:space="preserve"> emergency </w:t>
      </w:r>
      <w:r w:rsidR="00E3744C">
        <w:rPr>
          <w:sz w:val="20"/>
          <w:szCs w:val="20"/>
        </w:rPr>
        <w:t xml:space="preserve">session </w:t>
      </w:r>
      <w:r w:rsidR="00D7117F">
        <w:rPr>
          <w:sz w:val="20"/>
          <w:szCs w:val="20"/>
        </w:rPr>
        <w:lastRenderedPageBreak/>
        <w:t xml:space="preserve">capabilities are maintained during and after the emergency </w:t>
      </w:r>
      <w:r w:rsidR="00E3744C">
        <w:rPr>
          <w:sz w:val="20"/>
          <w:szCs w:val="20"/>
        </w:rPr>
        <w:t xml:space="preserve">session </w:t>
      </w:r>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 xml:space="preserve">a direct UE to network emergency </w:t>
      </w:r>
      <w:r w:rsidR="00E3744C">
        <w:rPr>
          <w:sz w:val="20"/>
          <w:szCs w:val="20"/>
        </w:rPr>
        <w:t>session</w:t>
      </w:r>
      <w:r w:rsidR="00D7117F">
        <w:rPr>
          <w:sz w:val="20"/>
          <w:szCs w:val="20"/>
        </w:rPr>
        <w:t>.</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23A2A019" w14:textId="6F777DE1" w:rsidR="00BF31BE" w:rsidRPr="007A6538" w:rsidRDefault="00687F5C" w:rsidP="00D24156">
      <w:pPr>
        <w:rPr>
          <w:sz w:val="20"/>
          <w:szCs w:val="20"/>
        </w:rPr>
      </w:pPr>
      <w:r w:rsidRPr="00DB6D5C">
        <w:rPr>
          <w:sz w:val="20"/>
          <w:szCs w:val="20"/>
        </w:rPr>
        <w:t xml:space="preserve">There are no service requirements </w:t>
      </w:r>
      <w:r w:rsidR="000B6A48" w:rsidRPr="00DB6D5C">
        <w:rPr>
          <w:sz w:val="20"/>
          <w:szCs w:val="20"/>
        </w:rPr>
        <w:t xml:space="preserve">on </w:t>
      </w:r>
      <w:r w:rsidR="00BF31BE" w:rsidRPr="00DB6D5C">
        <w:rPr>
          <w:sz w:val="20"/>
          <w:szCs w:val="20"/>
        </w:rPr>
        <w:t xml:space="preserve">relative priority between </w:t>
      </w:r>
      <w:r w:rsidR="001C451A" w:rsidRPr="00DB6D5C">
        <w:rPr>
          <w:sz w:val="20"/>
          <w:szCs w:val="20"/>
        </w:rPr>
        <w:t xml:space="preserve">concurrent </w:t>
      </w:r>
      <w:r w:rsidR="00BF31BE" w:rsidRPr="00DB6D5C">
        <w:rPr>
          <w:sz w:val="20"/>
          <w:szCs w:val="20"/>
        </w:rPr>
        <w:t xml:space="preserve">emergency </w:t>
      </w:r>
      <w:r w:rsidR="00E3744C">
        <w:rPr>
          <w:sz w:val="20"/>
          <w:szCs w:val="20"/>
        </w:rPr>
        <w:t>sessions</w:t>
      </w:r>
      <w:r w:rsidR="00BF31BE" w:rsidRPr="00DB6D5C">
        <w:rPr>
          <w:sz w:val="20"/>
          <w:szCs w:val="20"/>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10" w:name="OLE_LINK55"/>
      <w:bookmarkStart w:id="11" w:name="OLE_LINK56"/>
      <w:r w:rsidRPr="009D5D31">
        <w:rPr>
          <w:sz w:val="20"/>
          <w:szCs w:val="20"/>
        </w:rPr>
        <w:t>SA1#99</w:t>
      </w:r>
      <w:r w:rsidR="0002531C">
        <w:rPr>
          <w:sz w:val="20"/>
          <w:szCs w:val="20"/>
        </w:rPr>
        <w:t>e</w:t>
      </w:r>
      <w:r w:rsidRPr="009D5D31">
        <w:rPr>
          <w:sz w:val="20"/>
          <w:szCs w:val="20"/>
        </w:rPr>
        <w:tab/>
      </w:r>
      <w:bookmarkEnd w:id="10"/>
      <w:bookmarkEnd w:id="11"/>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12" w:name="OLE_LINK53"/>
      <w:bookmarkStart w:id="13"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12"/>
    <w:bookmarkEnd w:id="13"/>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A5769" w14:textId="77777777" w:rsidR="00CC3C63" w:rsidRDefault="00CC3C63">
      <w:r>
        <w:separator/>
      </w:r>
    </w:p>
  </w:endnote>
  <w:endnote w:type="continuationSeparator" w:id="0">
    <w:p w14:paraId="345651C8" w14:textId="77777777" w:rsidR="00CC3C63" w:rsidRDefault="00CC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1A7A" w14:textId="77777777" w:rsidR="00CC3C63" w:rsidRDefault="00CC3C63">
      <w:r>
        <w:separator/>
      </w:r>
    </w:p>
  </w:footnote>
  <w:footnote w:type="continuationSeparator" w:id="0">
    <w:p w14:paraId="1A457100" w14:textId="77777777" w:rsidR="00CC3C63" w:rsidRDefault="00CC3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04F0D"/>
    <w:rsid w:val="0023189B"/>
    <w:rsid w:val="00243B59"/>
    <w:rsid w:val="002468F4"/>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E2095"/>
    <w:rsid w:val="005F2E83"/>
    <w:rsid w:val="00606146"/>
    <w:rsid w:val="00686990"/>
    <w:rsid w:val="00687F5C"/>
    <w:rsid w:val="006B39B0"/>
    <w:rsid w:val="006B5384"/>
    <w:rsid w:val="006E322B"/>
    <w:rsid w:val="006F3E70"/>
    <w:rsid w:val="006F52DA"/>
    <w:rsid w:val="007070FF"/>
    <w:rsid w:val="00713F5E"/>
    <w:rsid w:val="0073155B"/>
    <w:rsid w:val="00742E88"/>
    <w:rsid w:val="007A6538"/>
    <w:rsid w:val="007C1443"/>
    <w:rsid w:val="007E79BC"/>
    <w:rsid w:val="007F4F92"/>
    <w:rsid w:val="00800284"/>
    <w:rsid w:val="00827DE1"/>
    <w:rsid w:val="008459B2"/>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31248"/>
    <w:rsid w:val="00A53463"/>
    <w:rsid w:val="00A556FF"/>
    <w:rsid w:val="00B120DD"/>
    <w:rsid w:val="00B120E5"/>
    <w:rsid w:val="00B97703"/>
    <w:rsid w:val="00BA4090"/>
    <w:rsid w:val="00BF31BE"/>
    <w:rsid w:val="00C00C54"/>
    <w:rsid w:val="00C125AE"/>
    <w:rsid w:val="00C31645"/>
    <w:rsid w:val="00C37814"/>
    <w:rsid w:val="00C46190"/>
    <w:rsid w:val="00C651BD"/>
    <w:rsid w:val="00C72072"/>
    <w:rsid w:val="00C72A3D"/>
    <w:rsid w:val="00CB0077"/>
    <w:rsid w:val="00CC2E87"/>
    <w:rsid w:val="00CC3C63"/>
    <w:rsid w:val="00CD35C0"/>
    <w:rsid w:val="00CF3ABC"/>
    <w:rsid w:val="00CF6087"/>
    <w:rsid w:val="00D07771"/>
    <w:rsid w:val="00D24156"/>
    <w:rsid w:val="00D3678D"/>
    <w:rsid w:val="00D7117F"/>
    <w:rsid w:val="00DA1D71"/>
    <w:rsid w:val="00DB27A8"/>
    <w:rsid w:val="00DB6D5C"/>
    <w:rsid w:val="00E32291"/>
    <w:rsid w:val="00E3744C"/>
    <w:rsid w:val="00E42E68"/>
    <w:rsid w:val="00E52DDC"/>
    <w:rsid w:val="00EF5C74"/>
    <w:rsid w:val="00F05575"/>
    <w:rsid w:val="00F2171F"/>
    <w:rsid w:val="00F37A83"/>
    <w:rsid w:val="00F41816"/>
    <w:rsid w:val="00F668B5"/>
    <w:rsid w:val="00FD7F59"/>
    <w:rsid w:val="00FE3E79"/>
    <w:rsid w:val="00FF752D"/>
    <w:rsid w:val="00FF7D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 w:type="character" w:styleId="UnresolvedMention">
    <w:name w:val="Unresolved Mention"/>
    <w:basedOn w:val="DefaultParagraphFont"/>
    <w:uiPriority w:val="99"/>
    <w:semiHidden/>
    <w:unhideWhenUsed/>
    <w:rsid w:val="00BA4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1991522555">
      <w:bodyDiv w:val="1"/>
      <w:marLeft w:val="0"/>
      <w:marRight w:val="0"/>
      <w:marTop w:val="0"/>
      <w:marBottom w:val="0"/>
      <w:divBdr>
        <w:top w:val="none" w:sz="0" w:space="0" w:color="auto"/>
        <w:left w:val="none" w:sz="0" w:space="0" w:color="auto"/>
        <w:bottom w:val="none" w:sz="0" w:space="0" w:color="auto"/>
        <w:right w:val="none" w:sz="0" w:space="0" w:color="auto"/>
      </w:divBdr>
      <w:divsChild>
        <w:div w:id="720447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Apple_r1</cp:lastModifiedBy>
  <cp:revision>4</cp:revision>
  <cp:lastPrinted>2002-04-23T07:10:00Z</cp:lastPrinted>
  <dcterms:created xsi:type="dcterms:W3CDTF">2022-05-18T08:18:00Z</dcterms:created>
  <dcterms:modified xsi:type="dcterms:W3CDTF">2022-05-20T08:38:00Z</dcterms:modified>
</cp:coreProperties>
</file>